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FEC0A" w14:textId="16110B5A" w:rsidR="00386D0F" w:rsidRDefault="00386D0F" w:rsidP="00386D0F">
      <w:pPr>
        <w:pStyle w:val="3GPPHeader"/>
        <w:spacing w:after="60"/>
        <w:rPr>
          <w:sz w:val="32"/>
          <w:szCs w:val="32"/>
          <w:highlight w:val="yellow"/>
        </w:rPr>
      </w:pPr>
      <w:r>
        <w:t>3GPP TSG-RAN WG2 #99bis</w:t>
      </w:r>
      <w:r>
        <w:tab/>
      </w:r>
      <w:r>
        <w:rPr>
          <w:sz w:val="32"/>
          <w:szCs w:val="32"/>
        </w:rPr>
        <w:t xml:space="preserve">Tdoc </w:t>
      </w:r>
      <w:r w:rsidR="00EE4D5C" w:rsidRPr="00EE4D5C">
        <w:rPr>
          <w:sz w:val="32"/>
          <w:szCs w:val="32"/>
        </w:rPr>
        <w:t>R2-1711242</w:t>
      </w:r>
    </w:p>
    <w:p w14:paraId="29BF1ADE" w14:textId="3EE491F5" w:rsidR="00E90E49" w:rsidRDefault="00386D0F" w:rsidP="00386D0F">
      <w:pPr>
        <w:pStyle w:val="3GPPHeader"/>
        <w:rPr>
          <w:noProof/>
        </w:rPr>
      </w:pPr>
      <w:r>
        <w:rPr>
          <w:noProof/>
        </w:rPr>
        <w:t>Prague, Czech Republic, 9</w:t>
      </w:r>
      <w:r>
        <w:rPr>
          <w:noProof/>
          <w:vertAlign w:val="superscript"/>
        </w:rPr>
        <w:t>th</w:t>
      </w:r>
      <w:r>
        <w:rPr>
          <w:noProof/>
        </w:rPr>
        <w:t xml:space="preserve"> – 13</w:t>
      </w:r>
      <w:r>
        <w:rPr>
          <w:noProof/>
          <w:vertAlign w:val="superscript"/>
        </w:rPr>
        <w:t>th</w:t>
      </w:r>
      <w:r>
        <w:rPr>
          <w:noProof/>
        </w:rPr>
        <w:t xml:space="preserve"> October </w:t>
      </w:r>
      <w:r w:rsidR="00C4785B">
        <w:rPr>
          <w:noProof/>
        </w:rPr>
        <w:t xml:space="preserve">2017                         </w:t>
      </w:r>
      <w:r w:rsidR="00C4785B">
        <w:t xml:space="preserve">Revision of </w:t>
      </w:r>
      <w:r w:rsidR="00C4785B" w:rsidRPr="003A3818">
        <w:t>R2-1708329</w:t>
      </w:r>
    </w:p>
    <w:p w14:paraId="23768B52" w14:textId="77777777" w:rsidR="00386D0F" w:rsidRPr="00CE0424" w:rsidRDefault="00386D0F" w:rsidP="00386D0F">
      <w:pPr>
        <w:pStyle w:val="3GPPHeader"/>
      </w:pPr>
    </w:p>
    <w:p w14:paraId="15CB8602" w14:textId="2F3814D2" w:rsidR="00E90E49" w:rsidRPr="003A3818" w:rsidRDefault="00E90E49" w:rsidP="00311702">
      <w:pPr>
        <w:pStyle w:val="3GPPHeader"/>
        <w:rPr>
          <w:sz w:val="22"/>
          <w:szCs w:val="22"/>
          <w:lang w:val="sv-SE"/>
        </w:rPr>
      </w:pPr>
      <w:r w:rsidRPr="003A3818">
        <w:rPr>
          <w:sz w:val="22"/>
          <w:szCs w:val="22"/>
          <w:lang w:val="sv-SE"/>
        </w:rPr>
        <w:t>Agenda Item:</w:t>
      </w:r>
      <w:r w:rsidRPr="003A3818">
        <w:rPr>
          <w:sz w:val="22"/>
          <w:szCs w:val="22"/>
          <w:lang w:val="sv-SE"/>
        </w:rPr>
        <w:tab/>
      </w:r>
      <w:r w:rsidR="0068371E" w:rsidRPr="0068371E">
        <w:rPr>
          <w:sz w:val="22"/>
          <w:szCs w:val="22"/>
          <w:lang w:val="sv-SE"/>
        </w:rPr>
        <w:t>10.3.3.5</w:t>
      </w:r>
    </w:p>
    <w:p w14:paraId="3BE0BD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D5180D" w14:textId="63164C39" w:rsidR="00E90E49" w:rsidRPr="00CE0424" w:rsidRDefault="003D3C45" w:rsidP="00311702">
      <w:pPr>
        <w:pStyle w:val="3GPPHeader"/>
        <w:rPr>
          <w:sz w:val="22"/>
          <w:szCs w:val="22"/>
        </w:rPr>
      </w:pPr>
      <w:r>
        <w:rPr>
          <w:sz w:val="22"/>
          <w:szCs w:val="22"/>
        </w:rPr>
        <w:t>Title:</w:t>
      </w:r>
      <w:r w:rsidR="00E90E49" w:rsidRPr="00CE0424">
        <w:rPr>
          <w:sz w:val="22"/>
          <w:szCs w:val="22"/>
        </w:rPr>
        <w:tab/>
      </w:r>
      <w:r w:rsidR="003A3818">
        <w:rPr>
          <w:sz w:val="22"/>
          <w:szCs w:val="22"/>
        </w:rPr>
        <w:t xml:space="preserve">PDCP </w:t>
      </w:r>
      <w:r w:rsidR="00580D7E">
        <w:rPr>
          <w:sz w:val="22"/>
          <w:szCs w:val="22"/>
        </w:rPr>
        <w:t>duplication and discard</w:t>
      </w:r>
    </w:p>
    <w:p w14:paraId="0508834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32A17C2F" w14:textId="77777777" w:rsidR="00E90E49" w:rsidRPr="00CE0424" w:rsidRDefault="00E90E49" w:rsidP="00E90E49"/>
    <w:p w14:paraId="7825E9CB" w14:textId="77777777" w:rsidR="00C24345" w:rsidRDefault="00E90E49" w:rsidP="00A2052C">
      <w:pPr>
        <w:pStyle w:val="Heading1"/>
      </w:pPr>
      <w:r w:rsidRPr="00CE0424">
        <w:t>Introduction</w:t>
      </w:r>
    </w:p>
    <w:p w14:paraId="6186FEF7" w14:textId="603CFDEB" w:rsidR="00B1180C" w:rsidRDefault="003A3818" w:rsidP="00E40888">
      <w:r>
        <w:t>In this contribution, PDCP duplication is discussed</w:t>
      </w:r>
      <w:r w:rsidR="00C26C4A">
        <w:t xml:space="preserve"> in relation to discarding of packets</w:t>
      </w:r>
      <w:r>
        <w:t xml:space="preserve">. </w:t>
      </w:r>
      <w:r w:rsidR="00C26C4A">
        <w:t>T</w:t>
      </w:r>
      <w:r>
        <w:t xml:space="preserve">wo open issues are discussed: avoidance of redundant duplicate transmission when delivery of a duplicate has been confirmed via another transmission leg, and the PDCP </w:t>
      </w:r>
      <w:r w:rsidR="002C5BE9">
        <w:t>behaviour</w:t>
      </w:r>
      <w:r w:rsidR="00C26C4A">
        <w:t xml:space="preserve"> </w:t>
      </w:r>
      <w:r>
        <w:t xml:space="preserve">when PDCP data duplication is deactivated. </w:t>
      </w:r>
    </w:p>
    <w:p w14:paraId="1EE606E0" w14:textId="3DEBF73C" w:rsidR="00C4785B" w:rsidRPr="005D3857" w:rsidRDefault="00C4785B" w:rsidP="00E40888">
      <w:r>
        <w:t xml:space="preserve">Compared to </w:t>
      </w:r>
      <w:r w:rsidRPr="00C4785B">
        <w:t>R2-1708329</w:t>
      </w:r>
      <w:r>
        <w:t>, the contribution had been revised and section on RLC UM mode was added.</w:t>
      </w:r>
    </w:p>
    <w:p w14:paraId="11C6A129" w14:textId="1BB45BDC" w:rsidR="005D3857" w:rsidRDefault="004000E8" w:rsidP="00AE319E">
      <w:pPr>
        <w:pStyle w:val="Heading1"/>
      </w:pPr>
      <w:bookmarkStart w:id="0" w:name="_Ref178064866"/>
      <w:r w:rsidRPr="00CE0424">
        <w:t>Discussion</w:t>
      </w:r>
      <w:bookmarkEnd w:id="0"/>
    </w:p>
    <w:p w14:paraId="63943441" w14:textId="27740388" w:rsidR="005D3857" w:rsidRPr="005D3857" w:rsidRDefault="00AE319E" w:rsidP="005D3857">
      <w:pPr>
        <w:pStyle w:val="Heading2"/>
      </w:pPr>
      <w:r>
        <w:t>Discard after successful delivery</w:t>
      </w:r>
      <w:r w:rsidR="00D42BFC">
        <w:t xml:space="preserve"> (AM)</w:t>
      </w:r>
    </w:p>
    <w:p w14:paraId="6AF2B7C6" w14:textId="77777777" w:rsidR="003A3818" w:rsidRDefault="003A3818" w:rsidP="003A3818">
      <w:pPr>
        <w:pStyle w:val="BodyText"/>
      </w:pPr>
      <w:r>
        <w:t>RAN2 discussed whether there is a need to stop transmission via one path if the other path has successfully delivered the data. We foresee the following use cases for PDCP data duplication:</w:t>
      </w:r>
    </w:p>
    <w:p w14:paraId="7C81191E" w14:textId="03CCB780" w:rsidR="003A3818" w:rsidRPr="00B915D1" w:rsidRDefault="003A3818" w:rsidP="003A3818">
      <w:pPr>
        <w:pStyle w:val="BodyText"/>
        <w:numPr>
          <w:ilvl w:val="0"/>
          <w:numId w:val="20"/>
        </w:numPr>
        <w:rPr>
          <w:u w:val="single"/>
        </w:rPr>
      </w:pPr>
      <w:r w:rsidRPr="00B915D1">
        <w:rPr>
          <w:u w:val="single"/>
        </w:rPr>
        <w:t>URLLC</w:t>
      </w:r>
    </w:p>
    <w:p w14:paraId="7FAD8D34" w14:textId="77777777" w:rsidR="003A3818" w:rsidRDefault="003A3818" w:rsidP="003A3818">
      <w:pPr>
        <w:pStyle w:val="BodyText"/>
      </w:pPr>
      <w:r>
        <w:t xml:space="preserve">For URLLC use cases such functionality is not needed. To reach the required low latency and high reliability, both individual paths must anyway offer very low initial HARQ error probability. Hence, in 99.9% of all transmission attempts, both HARQ entities succeed almost simultaneously and any feedback would hence be too late to stop the other transmission. Only in the remaining 0.1% of all transmissions where one HARQ entity succeeds on the first attempt but the other does not, one could stop the pending retransmission. Obviously, the savings would be negligible, considering especially that an RLC status report would confirm the transmission success even later. </w:t>
      </w:r>
    </w:p>
    <w:p w14:paraId="400F0717" w14:textId="77777777" w:rsidR="003A3818" w:rsidRDefault="003A3818" w:rsidP="003A3818">
      <w:pPr>
        <w:pStyle w:val="Observation"/>
      </w:pPr>
      <w:bookmarkStart w:id="1" w:name="_Toc487646288"/>
      <w:bookmarkStart w:id="2" w:name="_Toc488058931"/>
      <w:bookmarkStart w:id="3" w:name="_Toc489531672"/>
      <w:bookmarkStart w:id="4" w:name="_Toc489889369"/>
      <w:bookmarkStart w:id="5" w:name="_Toc489889446"/>
      <w:bookmarkStart w:id="6" w:name="_Toc490222801"/>
      <w:r>
        <w:t>For URLLC configuration (very low initial BLEP on both transmission legs) there is no need nor possibility to stop transmissions on the “second leg”.</w:t>
      </w:r>
      <w:bookmarkEnd w:id="1"/>
      <w:bookmarkEnd w:id="2"/>
      <w:bookmarkEnd w:id="3"/>
      <w:bookmarkEnd w:id="4"/>
      <w:bookmarkEnd w:id="5"/>
      <w:bookmarkEnd w:id="6"/>
      <w:r>
        <w:t xml:space="preserve"> </w:t>
      </w:r>
    </w:p>
    <w:p w14:paraId="1B8FD94C" w14:textId="0C49DE14" w:rsidR="003A3818" w:rsidRPr="00B915D1" w:rsidRDefault="003A3818" w:rsidP="003A3818">
      <w:pPr>
        <w:pStyle w:val="BodyText"/>
        <w:numPr>
          <w:ilvl w:val="0"/>
          <w:numId w:val="20"/>
        </w:numPr>
        <w:rPr>
          <w:u w:val="single"/>
        </w:rPr>
      </w:pPr>
      <w:r w:rsidRPr="00B915D1">
        <w:rPr>
          <w:u w:val="single"/>
        </w:rPr>
        <w:t>RRC signalling</w:t>
      </w:r>
    </w:p>
    <w:p w14:paraId="788FE736" w14:textId="77777777" w:rsidR="003A3818" w:rsidRDefault="003A3818" w:rsidP="003A3818">
      <w:r>
        <w:t xml:space="preserve">When applied to RRC signalling, there may be a higher probability that one path succeeds while the other fails. This could speak in favour of a mechanism for terminating the pending retransmissions on the second path. However, the most likely case where this may occur is in case of mobility, i.e., for the delivery of the RRCConnectionReconfiguration with mobilityControlIinfo. First of all, this is a DL message for which the gNB may control whether and for how long to continue retransmissions. Secondly, the UE triggers the HO immediately after successfully receiving the first transmission attempt and hence detaches from the serving cell and resets all RLC entities. Therefore, no special mechanism is required for this case. </w:t>
      </w:r>
    </w:p>
    <w:p w14:paraId="43A60212" w14:textId="77777777" w:rsidR="003A3818" w:rsidRDefault="003A3818" w:rsidP="003A3818">
      <w:r>
        <w:t xml:space="preserve">Besides that, RRC signalling is comparably rare and hence there is not much to gain in terms of system capacity when omitting rare unnecessary retransmissions. </w:t>
      </w:r>
    </w:p>
    <w:p w14:paraId="52AA4554" w14:textId="77777777" w:rsidR="003A3818" w:rsidRDefault="003A3818" w:rsidP="003A3818">
      <w:pPr>
        <w:pStyle w:val="Observation"/>
      </w:pPr>
      <w:bookmarkStart w:id="7" w:name="_Toc487646289"/>
      <w:bookmarkStart w:id="8" w:name="_Toc488058932"/>
      <w:bookmarkStart w:id="9" w:name="_Toc489531673"/>
      <w:bookmarkStart w:id="10" w:name="_Toc489889370"/>
      <w:bookmarkStart w:id="11" w:name="_Toc489889447"/>
      <w:bookmarkStart w:id="12" w:name="_Toc490222802"/>
      <w:r>
        <w:t xml:space="preserve">For RRC messages </w:t>
      </w:r>
      <w:r w:rsidRPr="002C0866">
        <w:t>there is no need nor possibility to stop transmissions on the “second leg”.</w:t>
      </w:r>
      <w:bookmarkEnd w:id="7"/>
      <w:bookmarkEnd w:id="8"/>
      <w:bookmarkEnd w:id="9"/>
      <w:bookmarkEnd w:id="10"/>
      <w:bookmarkEnd w:id="11"/>
      <w:bookmarkEnd w:id="12"/>
    </w:p>
    <w:p w14:paraId="69328AB8" w14:textId="4E8350AD" w:rsidR="003A3818" w:rsidRPr="00B915D1" w:rsidRDefault="003A3818" w:rsidP="003A3818">
      <w:pPr>
        <w:pStyle w:val="BodyText"/>
        <w:numPr>
          <w:ilvl w:val="0"/>
          <w:numId w:val="20"/>
        </w:numPr>
        <w:rPr>
          <w:u w:val="single"/>
        </w:rPr>
      </w:pPr>
      <w:r w:rsidRPr="00B915D1">
        <w:rPr>
          <w:u w:val="single"/>
        </w:rPr>
        <w:t>Other traffic on RLC AM</w:t>
      </w:r>
    </w:p>
    <w:p w14:paraId="5300A190" w14:textId="77777777" w:rsidR="003A3818" w:rsidRDefault="003A3818" w:rsidP="003A3818">
      <w:pPr>
        <w:pStyle w:val="BodyText"/>
      </w:pPr>
      <w:r>
        <w:lastRenderedPageBreak/>
        <w:t>When the transmitting RLC entity receives a PDCP PDU, the RLC entity assigns a SN and segments if required. On the receiver side, the RLC entity expects consecutive sequence numbers, and all segments from an RLC SDU. SN and SO gaps will eventually trigger RLC status reports which will lead to RLC retransmissions. If the RLC transmitter discards the transmission of any ongoing RLC PDUs (i.e. PDUs for which a SN has been assigned), the RLC receiver will transmit status PDUs which will trigger re-transmissions in the transmitting RLC entity. Eventually, this results in a Radio Link Failure due to maximum number of RLC retransmissions.</w:t>
      </w:r>
    </w:p>
    <w:p w14:paraId="5A4300A8" w14:textId="77777777" w:rsidR="003A3818" w:rsidRDefault="003A3818" w:rsidP="003A3818">
      <w:pPr>
        <w:pStyle w:val="BodyText"/>
      </w:pPr>
      <w:r>
        <w:t xml:space="preserve">Solutions to solve these issues of RLC PDU discard are possible and some have been already proposed. However, all these solutions come to the expense of additional signalling between RLC entities and/or inter-layer signalling between PDCP entity and RLC entity. The transmitting RLC entity may need to inform to the receiving RLC entity about the discarded RLC PDUs and, possibly, other variables so that both transmitter and receiver RLC entities are in sync. </w:t>
      </w:r>
    </w:p>
    <w:p w14:paraId="577D03B9" w14:textId="77777777" w:rsidR="003A3818" w:rsidRDefault="003A3818" w:rsidP="003A3818">
      <w:pPr>
        <w:pStyle w:val="BodyText"/>
      </w:pPr>
      <w:r>
        <w:t>Therefore, discarding RLC PDUs in flight on one RLC, that were already transmitted as duplicates via another RLC, will cause additional issues and complexity.</w:t>
      </w:r>
    </w:p>
    <w:p w14:paraId="7204B01D" w14:textId="77777777" w:rsidR="003A3818" w:rsidRDefault="003A3818" w:rsidP="003A3818">
      <w:pPr>
        <w:pStyle w:val="Observation"/>
      </w:pPr>
      <w:bookmarkStart w:id="13" w:name="_Toc488058933"/>
      <w:bookmarkStart w:id="14" w:name="_Toc489531674"/>
      <w:bookmarkStart w:id="15" w:name="_Toc489889371"/>
      <w:bookmarkStart w:id="16" w:name="_Toc489889448"/>
      <w:bookmarkStart w:id="17" w:name="_Toc490222803"/>
      <w:r>
        <w:t>Discarding RLC PDUs which are being transmitted will cause RLC retransmissions and radio link failures</w:t>
      </w:r>
      <w:bookmarkEnd w:id="13"/>
      <w:bookmarkEnd w:id="14"/>
      <w:bookmarkEnd w:id="15"/>
      <w:bookmarkEnd w:id="16"/>
      <w:bookmarkEnd w:id="17"/>
    </w:p>
    <w:p w14:paraId="38E5358E" w14:textId="77777777" w:rsidR="003A3818" w:rsidRDefault="003A3818" w:rsidP="003A3818">
      <w:pPr>
        <w:pStyle w:val="BodyText"/>
      </w:pPr>
      <w:r>
        <w:t>What is possible and should be done, however, is the possibility to discard PDCP PDUs i.e. RLC SDUs that are not yet assigned an RLC SN, i.e. are not considered to be in flight yet, at the time of the discard.</w:t>
      </w:r>
    </w:p>
    <w:p w14:paraId="4C446D84" w14:textId="2E945EBE" w:rsidR="003A3818" w:rsidRDefault="008F33C4" w:rsidP="003A3818">
      <w:pPr>
        <w:pStyle w:val="Proposal"/>
      </w:pPr>
      <w:bookmarkStart w:id="18" w:name="_Toc489889353"/>
      <w:bookmarkStart w:id="19" w:name="_Toc489889455"/>
      <w:bookmarkStart w:id="20" w:name="_Toc490222804"/>
      <w:bookmarkStart w:id="21" w:name="_Toc490228451"/>
      <w:bookmarkStart w:id="22" w:name="_Toc494110632"/>
      <w:bookmarkStart w:id="23" w:name="_Toc494114875"/>
      <w:bookmarkStart w:id="24" w:name="_Toc494115676"/>
      <w:bookmarkStart w:id="25" w:name="_Toc494115833"/>
      <w:bookmarkStart w:id="26" w:name="_Toc494281314"/>
      <w:bookmarkStart w:id="27" w:name="_Toc494281442"/>
      <w:bookmarkStart w:id="28" w:name="_Toc494281703"/>
      <w:bookmarkStart w:id="29" w:name="_Toc494282490"/>
      <w:bookmarkStart w:id="30" w:name="_Toc494295602"/>
      <w:bookmarkStart w:id="31" w:name="_Toc494295705"/>
      <w:bookmarkStart w:id="32" w:name="_Toc487646292"/>
      <w:bookmarkStart w:id="33" w:name="_Toc488058934"/>
      <w:bookmarkStart w:id="34" w:name="_Toc488059107"/>
      <w:bookmarkStart w:id="35" w:name="_Toc488059195"/>
      <w:r>
        <w:t>PDCP discard is not applied to RLC PDUs that are already being transmitted</w:t>
      </w:r>
      <w:bookmarkEnd w:id="18"/>
      <w:bookmarkEnd w:id="19"/>
      <w:bookmarkEnd w:id="20"/>
      <w:bookmarkEnd w:id="21"/>
      <w:bookmarkEnd w:id="22"/>
      <w:bookmarkEnd w:id="23"/>
      <w:bookmarkEnd w:id="24"/>
      <w:bookmarkEnd w:id="25"/>
      <w:bookmarkEnd w:id="26"/>
      <w:bookmarkEnd w:id="27"/>
      <w:bookmarkEnd w:id="28"/>
      <w:r>
        <w:t xml:space="preserve"> (RLC PDU or segment on HARQ).</w:t>
      </w:r>
      <w:bookmarkEnd w:id="29"/>
      <w:bookmarkEnd w:id="30"/>
      <w:bookmarkEnd w:id="31"/>
    </w:p>
    <w:bookmarkEnd w:id="32"/>
    <w:bookmarkEnd w:id="33"/>
    <w:bookmarkEnd w:id="34"/>
    <w:bookmarkEnd w:id="35"/>
    <w:p w14:paraId="569A7CFA" w14:textId="052F1691" w:rsidR="00524D04" w:rsidRDefault="003A3818" w:rsidP="003A3818">
      <w:pPr>
        <w:pStyle w:val="BodyText"/>
      </w:pPr>
      <w:r>
        <w:t xml:space="preserve">In general, the transmitting PDCP entity should discard </w:t>
      </w:r>
      <w:r w:rsidR="00524D04">
        <w:t xml:space="preserve">a </w:t>
      </w:r>
      <w:r>
        <w:t>PDCP P</w:t>
      </w:r>
      <w:r w:rsidR="00524D04">
        <w:t>DU</w:t>
      </w:r>
      <w:r>
        <w:t xml:space="preserve"> </w:t>
      </w:r>
      <w:r w:rsidR="00524D04">
        <w:t xml:space="preserve">when: </w:t>
      </w:r>
    </w:p>
    <w:p w14:paraId="2DA47923" w14:textId="3D0BA117" w:rsidR="00524D04" w:rsidRDefault="00524D04" w:rsidP="00524D04">
      <w:pPr>
        <w:pStyle w:val="BodyText"/>
        <w:numPr>
          <w:ilvl w:val="0"/>
          <w:numId w:val="18"/>
        </w:numPr>
      </w:pPr>
      <w:r>
        <w:t>The PDCP PDU</w:t>
      </w:r>
      <w:r w:rsidR="003A3818">
        <w:t xml:space="preserve"> </w:t>
      </w:r>
      <w:r>
        <w:t xml:space="preserve">has </w:t>
      </w:r>
      <w:r w:rsidR="003A3818">
        <w:t>been received by the PDCP receiver</w:t>
      </w:r>
      <w:r>
        <w:t xml:space="preserve"> (when </w:t>
      </w:r>
      <w:r w:rsidRPr="007A4595">
        <w:t>successful deli</w:t>
      </w:r>
      <w:r>
        <w:t>very has been confirmed by lower layers</w:t>
      </w:r>
      <w:r w:rsidR="00CD0C5F">
        <w:t xml:space="preserve"> – i.e. for RLC AM</w:t>
      </w:r>
      <w:r>
        <w:t xml:space="preserve">). </w:t>
      </w:r>
    </w:p>
    <w:p w14:paraId="58AE1A9F" w14:textId="43491924" w:rsidR="00524D04" w:rsidRDefault="00524D04" w:rsidP="00CD0C5F">
      <w:pPr>
        <w:pStyle w:val="BodyText"/>
        <w:numPr>
          <w:ilvl w:val="0"/>
          <w:numId w:val="18"/>
        </w:numPr>
      </w:pPr>
      <w:r>
        <w:t>discardTimer expires</w:t>
      </w:r>
    </w:p>
    <w:p w14:paraId="645DADD0" w14:textId="0D44A10A" w:rsidR="003A3818" w:rsidRDefault="00524D04" w:rsidP="00524D04">
      <w:pPr>
        <w:pStyle w:val="BodyText"/>
      </w:pPr>
      <w:r>
        <w:t xml:space="preserve">When PDCP discard is triggered, the RLC entity is also informed and should take action. RLC discard functionality for NR is discussed in </w:t>
      </w:r>
      <w:r w:rsidR="00CD0C5F">
        <w:t>[</w:t>
      </w:r>
      <w:r w:rsidR="00CF3352">
        <w:t>1]</w:t>
      </w:r>
      <w:r>
        <w:fldChar w:fldCharType="begin"/>
      </w:r>
      <w:r>
        <w:instrText xml:space="preserve"> REF _Ref493502973 \w \h </w:instrText>
      </w:r>
      <w:r>
        <w:fldChar w:fldCharType="end"/>
      </w:r>
      <w:r>
        <w:t xml:space="preserve">. </w:t>
      </w:r>
    </w:p>
    <w:p w14:paraId="78E1E72A" w14:textId="75B8B74B" w:rsidR="003A3818" w:rsidRDefault="00524D04" w:rsidP="003A3818">
      <w:pPr>
        <w:pStyle w:val="BodyText"/>
      </w:pPr>
      <w:r>
        <w:t>For DC/CA PDCP duplication, t</w:t>
      </w:r>
      <w:r w:rsidR="003A3818">
        <w:t>he same</w:t>
      </w:r>
      <w:r>
        <w:t xml:space="preserve"> PDCP discard functionality should be maintained</w:t>
      </w:r>
      <w:r w:rsidR="00FF7E7C">
        <w:t>, and applicable also when successful delivery of a PDCP PDU is indicated:</w:t>
      </w:r>
    </w:p>
    <w:p w14:paraId="36F88AB9" w14:textId="1CE5ADF7" w:rsidR="00C71FCE" w:rsidRDefault="00C71FCE" w:rsidP="00C71FCE">
      <w:pPr>
        <w:pStyle w:val="Proposal"/>
      </w:pPr>
      <w:bookmarkStart w:id="36" w:name="_Toc494295706"/>
      <w:r w:rsidRPr="00C71FCE">
        <w:t xml:space="preserve">For DC and CA PDCP duplication, when PDCP </w:t>
      </w:r>
      <w:r w:rsidRPr="00C71FCE">
        <w:rPr>
          <w:i/>
        </w:rPr>
        <w:t>discardTimer</w:t>
      </w:r>
      <w:r w:rsidRPr="00C71FCE">
        <w:t xml:space="preserve"> expires or when the successful delivery of a PDCP SDU is confirmed by any of the legs:</w:t>
      </w:r>
      <w:bookmarkEnd w:id="36"/>
    </w:p>
    <w:p w14:paraId="77EEB5DE" w14:textId="13D59DA1" w:rsidR="00C71FCE" w:rsidRDefault="00C71FCE" w:rsidP="00C71FCE">
      <w:pPr>
        <w:pStyle w:val="Proposal"/>
        <w:numPr>
          <w:ilvl w:val="1"/>
          <w:numId w:val="3"/>
        </w:numPr>
      </w:pPr>
      <w:bookmarkStart w:id="37" w:name="_Toc494295707"/>
      <w:r>
        <w:t xml:space="preserve">PDCP </w:t>
      </w:r>
      <w:r w:rsidRPr="007A4595">
        <w:t>shall discard the PDCP SDU along with the corresponding PDCP PDU</w:t>
      </w:r>
      <w:r>
        <w:t>.</w:t>
      </w:r>
      <w:bookmarkEnd w:id="37"/>
    </w:p>
    <w:p w14:paraId="4A5CA7D0" w14:textId="63D1276B" w:rsidR="00C71FCE" w:rsidRDefault="00C71FCE" w:rsidP="003A3818">
      <w:pPr>
        <w:pStyle w:val="Proposal"/>
        <w:numPr>
          <w:ilvl w:val="1"/>
          <w:numId w:val="3"/>
        </w:numPr>
      </w:pPr>
      <w:bookmarkStart w:id="38" w:name="_Toc494295708"/>
      <w:r>
        <w:t>PDCP should indicate to lower layers to discard the corresponding PDCP PDU.</w:t>
      </w:r>
      <w:bookmarkEnd w:id="38"/>
    </w:p>
    <w:p w14:paraId="2BD24007" w14:textId="1833705B" w:rsidR="00A3120E" w:rsidRPr="005D3857" w:rsidRDefault="00A3120E" w:rsidP="00A3120E">
      <w:pPr>
        <w:pStyle w:val="Heading2"/>
      </w:pPr>
      <w:r>
        <w:t>Discard after time (UM)</w:t>
      </w:r>
    </w:p>
    <w:p w14:paraId="50C9A968" w14:textId="0B783FE9" w:rsidR="00C26C4A" w:rsidRDefault="00C26C4A" w:rsidP="00C26C4A">
      <w:r>
        <w:t xml:space="preserve">Same as for AM operation, also in UM operation, a PDCP PDU duplicate should not be pushed to both RLC entities for transmission prior to reception of UL grants in the respective transmission leg. This way, data queuing on one leg and in the extreme case data being stuck in one leg, is avoided. </w:t>
      </w:r>
    </w:p>
    <w:p w14:paraId="6374CBC7" w14:textId="77777777" w:rsidR="00C26C4A" w:rsidRDefault="00C26C4A" w:rsidP="00C26C4A">
      <w:r>
        <w:t xml:space="preserve">For URLLC support, any queueing delay that a duplicate transmission might undergo, while the original transmission takes place immediately, destroys the purpose of introducing duplication in the first place. Example: if a PDU would be pushed as original and duplicate to RLC1 and RLC2, transmitted via RLC1 but queuing up for some time in RLC2 (since previous duplicate packets were pushed to RLC2 as well) the PDU duplicate would be delayed and get transmitted only after the RLC2 queueing time. At the time of the reception, the PDU duplicate is entirely worthless. </w:t>
      </w:r>
    </w:p>
    <w:p w14:paraId="12BA78B2" w14:textId="351CE960" w:rsidR="00C26C4A" w:rsidRDefault="00C26C4A" w:rsidP="00C26C4A">
      <w:r>
        <w:t xml:space="preserve">For AM, successful transmission is indicated to PDCP, and from that point onwards, no duplicate of this PDU is required anymore. For UM, another mechanism needs to be established. Therefore, a PDCP PDU should be discarded for duplicate transmission if it could not be transmitted within a certain time after the original had been sent. The time should be configurable according to URLLC traffic latency targets. </w:t>
      </w:r>
    </w:p>
    <w:p w14:paraId="0C1D77A9" w14:textId="5470FD39" w:rsidR="00C71FCE" w:rsidRDefault="00C71FCE" w:rsidP="00C71FCE">
      <w:pPr>
        <w:pStyle w:val="Proposal"/>
      </w:pPr>
      <w:bookmarkStart w:id="39" w:name="_Toc494295709"/>
      <w:r w:rsidRPr="00C71FCE">
        <w:t>For DC and CA PDCP duplication, a PDCP PDU is not considered for duplicate transmission after a configurable time after transmission of the original PDU, i.e.:</w:t>
      </w:r>
      <w:bookmarkEnd w:id="39"/>
    </w:p>
    <w:p w14:paraId="61845187" w14:textId="77777777" w:rsidR="00C71FCE" w:rsidRDefault="00C71FCE" w:rsidP="00C71FCE">
      <w:pPr>
        <w:pStyle w:val="Proposal"/>
        <w:numPr>
          <w:ilvl w:val="1"/>
          <w:numId w:val="3"/>
        </w:numPr>
      </w:pPr>
      <w:bookmarkStart w:id="40" w:name="_Toc494295710"/>
      <w:r>
        <w:t xml:space="preserve">PDCP </w:t>
      </w:r>
      <w:r w:rsidRPr="007A4595">
        <w:t>shall discard the PDCP SDU along with the corresponding PDCP PDU</w:t>
      </w:r>
      <w:r>
        <w:t>.</w:t>
      </w:r>
      <w:bookmarkEnd w:id="40"/>
    </w:p>
    <w:p w14:paraId="3131CE4F" w14:textId="14D153F0" w:rsidR="00C71FCE" w:rsidRDefault="00C71FCE" w:rsidP="00C26C4A">
      <w:pPr>
        <w:pStyle w:val="Proposal"/>
        <w:numPr>
          <w:ilvl w:val="1"/>
          <w:numId w:val="3"/>
        </w:numPr>
      </w:pPr>
      <w:bookmarkStart w:id="41" w:name="_Toc494295711"/>
      <w:r>
        <w:t>PDCP should indicate to lower layers to discard the corresponding PDCP PDU.</w:t>
      </w:r>
      <w:bookmarkEnd w:id="41"/>
    </w:p>
    <w:p w14:paraId="3B71A2C8" w14:textId="77777777" w:rsidR="00C26C4A" w:rsidRDefault="00C26C4A" w:rsidP="00C26C4A">
      <w:r>
        <w:lastRenderedPageBreak/>
        <w:t>This can be implemented by a timer which can be implemented on PDCP or RLC for UM. If implemented in RLC, the timer would relate to a maximum queueing time in the respective RLC entity. Both options would be different to the PDCP discard timer, since the PDCP discard timer relates to a maximum queueing time before the first (original) transmission of the PDU.</w:t>
      </w:r>
    </w:p>
    <w:p w14:paraId="607863D5" w14:textId="1F16B411" w:rsidR="003A3818" w:rsidRDefault="00AE319E" w:rsidP="003A3818">
      <w:pPr>
        <w:pStyle w:val="Heading2"/>
      </w:pPr>
      <w:r>
        <w:t>Discard at duplication deactivation</w:t>
      </w:r>
    </w:p>
    <w:p w14:paraId="059AC7C3" w14:textId="77777777" w:rsidR="003A3818" w:rsidRDefault="003A3818" w:rsidP="003A3818">
      <w:pPr>
        <w:pStyle w:val="Heading3"/>
      </w:pPr>
      <w:r>
        <w:t>PDCP behaviour</w:t>
      </w:r>
    </w:p>
    <w:p w14:paraId="1DEE2E1A" w14:textId="77777777" w:rsidR="003A3818" w:rsidRDefault="003A3818" w:rsidP="003A3818">
      <w:r>
        <w:t>When the UE receives a MAC CE to deactivate PDCP data duplication, the PDCP entity should not continue making the data available to the leg carrying duplicates. Also, PDCP data deactivation should be seamless for lower layers. In the end, the RLC entity does not really know if a packet is being transmitted in another leg or not. Thus, PDCP should request the RLC to discard any PDCP PDUs, i.e. RLC SDUs, simply as part of the RLC SDU discard function as described above. It is important to discard outstanding RLC SDU data, since if such data would stay, it could propagate towards the PDCP receiver when duplication is resumed at a later point in time. If the PDCP moved by more than half a sequence number space at that time, the old PDCP PDU would likely cause HFN de-sync and cause massive data loss. Such cases must hence be avoided.</w:t>
      </w:r>
    </w:p>
    <w:p w14:paraId="556B6001" w14:textId="77777777" w:rsidR="003A3818" w:rsidRDefault="003A3818" w:rsidP="003A3818">
      <w:pPr>
        <w:pStyle w:val="Proposal"/>
      </w:pPr>
      <w:bookmarkStart w:id="42" w:name="_Toc488325090"/>
      <w:bookmarkStart w:id="43" w:name="_Toc489017189"/>
      <w:bookmarkStart w:id="44" w:name="_Toc489263210"/>
      <w:bookmarkStart w:id="45" w:name="_Toc489531685"/>
      <w:bookmarkStart w:id="46" w:name="_Toc489537098"/>
      <w:bookmarkStart w:id="47" w:name="_Toc489875472"/>
      <w:bookmarkStart w:id="48" w:name="_Toc489889360"/>
      <w:bookmarkStart w:id="49" w:name="_Toc489889462"/>
      <w:bookmarkStart w:id="50" w:name="_Toc490222811"/>
      <w:bookmarkStart w:id="51" w:name="_Toc490228458"/>
      <w:bookmarkStart w:id="52" w:name="_Toc494110643"/>
      <w:bookmarkStart w:id="53" w:name="_Toc494114886"/>
      <w:bookmarkStart w:id="54" w:name="_Toc494115687"/>
      <w:bookmarkStart w:id="55" w:name="_Toc494115844"/>
      <w:bookmarkStart w:id="56" w:name="_Toc494281320"/>
      <w:bookmarkStart w:id="57" w:name="_Toc494281448"/>
      <w:bookmarkStart w:id="58" w:name="_Toc494281706"/>
      <w:bookmarkStart w:id="59" w:name="_Toc494282493"/>
      <w:bookmarkStart w:id="60" w:name="_Toc494295605"/>
      <w:bookmarkStart w:id="61" w:name="_Toc494295712"/>
      <w:r>
        <w:t>For CA and DC, upon deactivation of PDCP data duplication, the UE transmitting PDCP entity:</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34EE7EC" w14:textId="77777777" w:rsidR="003A3818" w:rsidRDefault="003A3818" w:rsidP="003A3818">
      <w:pPr>
        <w:pStyle w:val="Proposal"/>
        <w:numPr>
          <w:ilvl w:val="1"/>
          <w:numId w:val="3"/>
        </w:numPr>
      </w:pPr>
      <w:bookmarkStart w:id="62" w:name="_Toc488325092"/>
      <w:bookmarkStart w:id="63" w:name="_Toc489017191"/>
      <w:bookmarkStart w:id="64" w:name="_Toc489263212"/>
      <w:bookmarkStart w:id="65" w:name="_Toc489531686"/>
      <w:bookmarkStart w:id="66" w:name="_Toc489537099"/>
      <w:bookmarkStart w:id="67" w:name="_Toc489875473"/>
      <w:bookmarkStart w:id="68" w:name="_Toc489889361"/>
      <w:bookmarkStart w:id="69" w:name="_Toc489889463"/>
      <w:bookmarkStart w:id="70" w:name="_Toc490222812"/>
      <w:bookmarkStart w:id="71" w:name="_Toc490228459"/>
      <w:bookmarkStart w:id="72" w:name="_Toc494110644"/>
      <w:bookmarkStart w:id="73" w:name="_Toc494114887"/>
      <w:bookmarkStart w:id="74" w:name="_Toc494115688"/>
      <w:bookmarkStart w:id="75" w:name="_Toc494115845"/>
      <w:bookmarkStart w:id="76" w:name="_Toc494281321"/>
      <w:bookmarkStart w:id="77" w:name="_Toc494281449"/>
      <w:bookmarkStart w:id="78" w:name="_Toc494281707"/>
      <w:bookmarkStart w:id="79" w:name="_Toc494282494"/>
      <w:bookmarkStart w:id="80" w:name="_Toc494295606"/>
      <w:bookmarkStart w:id="81" w:name="_Toc494295713"/>
      <w:bookmarkStart w:id="82" w:name="_Toc488325091"/>
      <w:bookmarkStart w:id="83" w:name="_Toc489017190"/>
      <w:bookmarkStart w:id="84" w:name="_Toc489263211"/>
      <w:r>
        <w:t xml:space="preserve">Stops indicating that further duplicated data is available for transmission </w:t>
      </w:r>
      <w:bookmarkEnd w:id="62"/>
      <w:bookmarkEnd w:id="63"/>
      <w:bookmarkEnd w:id="64"/>
      <w:r>
        <w:t>to the RLC entity carrying the duplicated PDUs.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5240F3E" w14:textId="77777777" w:rsidR="003A3818" w:rsidRDefault="003A3818" w:rsidP="003A3818">
      <w:pPr>
        <w:pStyle w:val="Proposal"/>
        <w:numPr>
          <w:ilvl w:val="1"/>
          <w:numId w:val="3"/>
        </w:numPr>
      </w:pPr>
      <w:bookmarkStart w:id="85" w:name="_Toc489531687"/>
      <w:bookmarkStart w:id="86" w:name="_Toc489537100"/>
      <w:bookmarkStart w:id="87" w:name="_Toc489875474"/>
      <w:bookmarkStart w:id="88" w:name="_Toc489889362"/>
      <w:bookmarkStart w:id="89" w:name="_Toc489889464"/>
      <w:bookmarkStart w:id="90" w:name="_Toc490222813"/>
      <w:bookmarkStart w:id="91" w:name="_Toc490228460"/>
      <w:bookmarkStart w:id="92" w:name="_Toc494110645"/>
      <w:bookmarkStart w:id="93" w:name="_Toc494114888"/>
      <w:bookmarkStart w:id="94" w:name="_Toc494115689"/>
      <w:bookmarkStart w:id="95" w:name="_Toc494115846"/>
      <w:bookmarkStart w:id="96" w:name="_Toc494281322"/>
      <w:bookmarkStart w:id="97" w:name="_Toc494281450"/>
      <w:bookmarkStart w:id="98" w:name="_Toc494281708"/>
      <w:bookmarkStart w:id="99" w:name="_Toc494282495"/>
      <w:bookmarkStart w:id="100" w:name="_Toc494295607"/>
      <w:bookmarkStart w:id="101" w:name="_Toc494295714"/>
      <w:r>
        <w:t>Stops delivering further duplicated PDCP PDUs</w:t>
      </w:r>
      <w:bookmarkEnd w:id="82"/>
      <w:bookmarkEnd w:id="83"/>
      <w:bookmarkEnd w:id="84"/>
      <w:bookmarkEnd w:id="85"/>
      <w:bookmarkEnd w:id="86"/>
      <w:bookmarkEnd w:id="87"/>
      <w:r>
        <w:t>.</w:t>
      </w:r>
      <w:bookmarkEnd w:id="88"/>
      <w:bookmarkEnd w:id="89"/>
      <w:bookmarkEnd w:id="90"/>
      <w:bookmarkEnd w:id="91"/>
      <w:bookmarkEnd w:id="92"/>
      <w:bookmarkEnd w:id="93"/>
      <w:bookmarkEnd w:id="94"/>
      <w:bookmarkEnd w:id="95"/>
      <w:bookmarkEnd w:id="96"/>
      <w:bookmarkEnd w:id="97"/>
      <w:bookmarkEnd w:id="98"/>
      <w:bookmarkEnd w:id="99"/>
      <w:bookmarkEnd w:id="100"/>
      <w:bookmarkEnd w:id="101"/>
      <w:r>
        <w:t xml:space="preserve"> </w:t>
      </w:r>
      <w:bookmarkStart w:id="102" w:name="_Toc488325093"/>
      <w:bookmarkStart w:id="103" w:name="_Toc489017192"/>
      <w:bookmarkStart w:id="104" w:name="_Toc489263213"/>
    </w:p>
    <w:p w14:paraId="63699470" w14:textId="72FD2413" w:rsidR="003A3818" w:rsidRDefault="003A3818" w:rsidP="003A3818">
      <w:pPr>
        <w:pStyle w:val="Proposal"/>
        <w:numPr>
          <w:ilvl w:val="1"/>
          <w:numId w:val="3"/>
        </w:numPr>
      </w:pPr>
      <w:bookmarkStart w:id="105" w:name="_Toc489537101"/>
      <w:bookmarkStart w:id="106" w:name="_Toc489875475"/>
      <w:bookmarkStart w:id="107" w:name="_Toc489889363"/>
      <w:bookmarkStart w:id="108" w:name="_Toc489889465"/>
      <w:bookmarkStart w:id="109" w:name="_Toc490222814"/>
      <w:bookmarkStart w:id="110" w:name="_Toc490228461"/>
      <w:bookmarkStart w:id="111" w:name="_Toc494110646"/>
      <w:bookmarkStart w:id="112" w:name="_Toc494114889"/>
      <w:bookmarkStart w:id="113" w:name="_Toc494115690"/>
      <w:bookmarkStart w:id="114" w:name="_Toc494115847"/>
      <w:bookmarkStart w:id="115" w:name="_Toc494281323"/>
      <w:bookmarkStart w:id="116" w:name="_Toc494281451"/>
      <w:bookmarkStart w:id="117" w:name="_Toc494281709"/>
      <w:bookmarkStart w:id="118" w:name="_Toc494282496"/>
      <w:bookmarkStart w:id="119" w:name="_Toc494295608"/>
      <w:bookmarkStart w:id="120" w:name="_Toc494295715"/>
      <w:bookmarkEnd w:id="102"/>
      <w:bookmarkEnd w:id="103"/>
      <w:bookmarkEnd w:id="104"/>
      <w:r>
        <w:t xml:space="preserve">Indicates to the lower layer affected by the deactivation to discard all of the duplicated PDCP PDUs which </w:t>
      </w:r>
      <w:r w:rsidR="00022AB9">
        <w:t xml:space="preserve">had been </w:t>
      </w:r>
      <w:r>
        <w:t>delivered to RLC</w:t>
      </w:r>
      <w:bookmarkEnd w:id="105"/>
      <w:bookmarkEnd w:id="106"/>
      <w: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612A192" w14:textId="77777777" w:rsidR="00C01F33" w:rsidRPr="00CE0424" w:rsidRDefault="00C01F33" w:rsidP="00CE0424">
      <w:pPr>
        <w:pStyle w:val="Heading1"/>
      </w:pPr>
      <w:r w:rsidRPr="00CE0424">
        <w:t>Conclusion</w:t>
      </w:r>
      <w:r w:rsidR="00521FE6">
        <w:t>s</w:t>
      </w:r>
    </w:p>
    <w:p w14:paraId="44825ADC" w14:textId="77777777" w:rsidR="006C1C0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57E48243" w14:textId="77777777" w:rsidR="006C1C0A" w:rsidRDefault="006C1C0A">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PDCP discard is not applied to RLC PDUs that are already being transmitted (RLC PDU or segment on HARQ).</w:t>
      </w:r>
    </w:p>
    <w:p w14:paraId="74662418" w14:textId="77777777" w:rsidR="006C1C0A" w:rsidRDefault="006C1C0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For DC and CA PDCP duplication, when PDCP </w:t>
      </w:r>
      <w:r w:rsidRPr="00CB7283">
        <w:rPr>
          <w:i/>
        </w:rPr>
        <w:t>discardTimer</w:t>
      </w:r>
      <w:r>
        <w:t xml:space="preserve"> expires or when the successful delivery of a PDCP SDU is confirmed by any of the legs:</w:t>
      </w:r>
    </w:p>
    <w:p w14:paraId="0D83B22B" w14:textId="77777777" w:rsidR="006C1C0A" w:rsidRDefault="006C1C0A">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PDCP shall discard the PDCP SDU along with the corresponding PDCP PDU.</w:t>
      </w:r>
    </w:p>
    <w:p w14:paraId="1056E26E" w14:textId="77777777" w:rsidR="006C1C0A" w:rsidRDefault="006C1C0A">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PDCP should indicate to lower layers to discard the corresponding PDCP PDU.</w:t>
      </w:r>
    </w:p>
    <w:p w14:paraId="70396263" w14:textId="77777777" w:rsidR="006C1C0A" w:rsidRDefault="006C1C0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DC and CA PDCP duplication, a PDCP PDU is not considered for duplicate transmission after a configurable time after transmission of the original PDU, i.e.:</w:t>
      </w:r>
    </w:p>
    <w:p w14:paraId="6480544B" w14:textId="77777777" w:rsidR="006C1C0A" w:rsidRDefault="006C1C0A">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PDCP shall discard the PDCP SDU along with the corresponding PDCP PDU.</w:t>
      </w:r>
    </w:p>
    <w:p w14:paraId="2A2EA37B" w14:textId="77777777" w:rsidR="006C1C0A" w:rsidRDefault="006C1C0A">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PDCP should indicate to lower layers to discard the corresponding PDCP PDU.</w:t>
      </w:r>
    </w:p>
    <w:p w14:paraId="5A425E2E" w14:textId="77777777" w:rsidR="006C1C0A" w:rsidRDefault="006C1C0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CA and DC, upon deactivation of PDCP data duplication, the UE transmitting PDCP entity:</w:t>
      </w:r>
    </w:p>
    <w:p w14:paraId="3F23E2E7" w14:textId="77777777" w:rsidR="006C1C0A" w:rsidRDefault="006C1C0A">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Stops indicating that further duplicated data is available for transmission to the RLC entity carrying the duplicated PDUs.</w:t>
      </w:r>
    </w:p>
    <w:p w14:paraId="5EC489BD" w14:textId="77777777" w:rsidR="006C1C0A" w:rsidRDefault="006C1C0A">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Stops delivering further duplicated PDCP PDUs.</w:t>
      </w:r>
    </w:p>
    <w:p w14:paraId="34E4FEFD" w14:textId="77777777" w:rsidR="006C1C0A" w:rsidRDefault="006C1C0A">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Indicates to the lower layer affected by the deactivation to discard all of the duplicated PDCP PDUs which had been delivered to RLC.</w:t>
      </w:r>
    </w:p>
    <w:p w14:paraId="36C537CB" w14:textId="0E52A6AD" w:rsidR="008E065E" w:rsidRPr="00CE0424" w:rsidRDefault="008E065E" w:rsidP="008E065E">
      <w:pPr>
        <w:rPr>
          <w:b/>
          <w:bCs/>
        </w:rPr>
      </w:pPr>
      <w:r>
        <w:rPr>
          <w:b/>
          <w:bCs/>
        </w:rPr>
        <w:fldChar w:fldCharType="end"/>
      </w:r>
    </w:p>
    <w:p w14:paraId="46FA3DD0" w14:textId="77777777" w:rsidR="00F507D1" w:rsidRPr="00CE0424" w:rsidRDefault="00F507D1" w:rsidP="00CE0424">
      <w:pPr>
        <w:pStyle w:val="Heading1"/>
      </w:pPr>
      <w:bookmarkStart w:id="121" w:name="_In-sequence_SDU_delivery"/>
      <w:bookmarkEnd w:id="121"/>
      <w:r w:rsidRPr="00CE0424">
        <w:t>References</w:t>
      </w:r>
      <w:bookmarkStart w:id="122" w:name="_GoBack"/>
      <w:bookmarkEnd w:id="122"/>
    </w:p>
    <w:p w14:paraId="057C9EFB" w14:textId="4A4D28A3" w:rsidR="00B9694F" w:rsidRPr="00CE0424" w:rsidRDefault="00346D75" w:rsidP="00346D75">
      <w:pPr>
        <w:pStyle w:val="Reference"/>
      </w:pPr>
      <w:r w:rsidRPr="00346D75">
        <w:t>R2-1711249</w:t>
      </w:r>
      <w:r w:rsidR="00B9694F">
        <w:t>, RLC PDU creation, Ericsson</w:t>
      </w:r>
      <w:r w:rsidR="00EE4D5C">
        <w:t xml:space="preserve">, #99bis, </w:t>
      </w:r>
      <w:r w:rsidR="00EE4D5C">
        <w:t xml:space="preserve">Prague, Czech Republic, 9th – 13th October 2017                         </w:t>
      </w:r>
    </w:p>
    <w:sectPr w:rsidR="00B9694F"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10750" w14:textId="77777777" w:rsidR="00EC279C" w:rsidRDefault="00EC279C">
      <w:r>
        <w:separator/>
      </w:r>
    </w:p>
  </w:endnote>
  <w:endnote w:type="continuationSeparator" w:id="0">
    <w:p w14:paraId="7F026798"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CA33D"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D9737"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B4155"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6372A" w14:textId="77777777" w:rsidR="00EC279C" w:rsidRDefault="00EC279C">
      <w:r>
        <w:separator/>
      </w:r>
    </w:p>
  </w:footnote>
  <w:footnote w:type="continuationSeparator" w:id="0">
    <w:p w14:paraId="79EF2590"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71C34"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E15C2"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33923"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82F8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3DCC02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23E4D9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A75659"/>
    <w:multiLevelType w:val="hybridMultilevel"/>
    <w:tmpl w:val="BF106B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FBD3778"/>
    <w:multiLevelType w:val="hybridMultilevel"/>
    <w:tmpl w:val="CF0818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8"/>
  </w:num>
  <w:num w:numId="17">
    <w:abstractNumId w:val="20"/>
  </w:num>
  <w:num w:numId="18">
    <w:abstractNumId w:val="7"/>
  </w:num>
  <w:num w:numId="19">
    <w:abstractNumId w:val="21"/>
  </w:num>
  <w:num w:numId="20">
    <w:abstractNumId w:val="18"/>
  </w:num>
  <w:num w:numId="21">
    <w:abstractNumId w:val="5"/>
  </w:num>
  <w:num w:numId="22">
    <w:abstractNumId w:val="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1118"/>
    <w:rsid w:val="00002A37"/>
    <w:rsid w:val="000039F4"/>
    <w:rsid w:val="00006446"/>
    <w:rsid w:val="00006896"/>
    <w:rsid w:val="00007CDC"/>
    <w:rsid w:val="00011B28"/>
    <w:rsid w:val="00015D15"/>
    <w:rsid w:val="00022A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2D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1C1"/>
    <w:rsid w:val="000F6DF3"/>
    <w:rsid w:val="001005FF"/>
    <w:rsid w:val="001062FB"/>
    <w:rsid w:val="001063E6"/>
    <w:rsid w:val="00113CF4"/>
    <w:rsid w:val="001153EA"/>
    <w:rsid w:val="00115643"/>
    <w:rsid w:val="00116765"/>
    <w:rsid w:val="0012150C"/>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A0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4079"/>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15D95"/>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A41C0"/>
    <w:rsid w:val="002B24D6"/>
    <w:rsid w:val="002C41E6"/>
    <w:rsid w:val="002C5BE9"/>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A7B"/>
    <w:rsid w:val="00322C9F"/>
    <w:rsid w:val="00322F42"/>
    <w:rsid w:val="00324D23"/>
    <w:rsid w:val="00331751"/>
    <w:rsid w:val="00334579"/>
    <w:rsid w:val="00335858"/>
    <w:rsid w:val="00336BDA"/>
    <w:rsid w:val="00342BD7"/>
    <w:rsid w:val="00343A07"/>
    <w:rsid w:val="00346D75"/>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3818"/>
    <w:rsid w:val="003A45A1"/>
    <w:rsid w:val="003A5B0A"/>
    <w:rsid w:val="003A6BAC"/>
    <w:rsid w:val="003A7EF3"/>
    <w:rsid w:val="003B159C"/>
    <w:rsid w:val="003B1828"/>
    <w:rsid w:val="003B369F"/>
    <w:rsid w:val="003B36A3"/>
    <w:rsid w:val="003B460B"/>
    <w:rsid w:val="003B625B"/>
    <w:rsid w:val="003B7FE5"/>
    <w:rsid w:val="003C11C8"/>
    <w:rsid w:val="003C2702"/>
    <w:rsid w:val="003C7806"/>
    <w:rsid w:val="003D109F"/>
    <w:rsid w:val="003D2478"/>
    <w:rsid w:val="003D3C45"/>
    <w:rsid w:val="003D5B1F"/>
    <w:rsid w:val="003E15FA"/>
    <w:rsid w:val="003E4263"/>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1C3B"/>
    <w:rsid w:val="004C2DB9"/>
    <w:rsid w:val="004C3898"/>
    <w:rsid w:val="004D36B1"/>
    <w:rsid w:val="004D4BB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24D04"/>
    <w:rsid w:val="00534B59"/>
    <w:rsid w:val="00536759"/>
    <w:rsid w:val="00537C62"/>
    <w:rsid w:val="00546970"/>
    <w:rsid w:val="00554E19"/>
    <w:rsid w:val="0056121F"/>
    <w:rsid w:val="005660F3"/>
    <w:rsid w:val="00572505"/>
    <w:rsid w:val="00580D7E"/>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D3857"/>
    <w:rsid w:val="005E385F"/>
    <w:rsid w:val="005E5B81"/>
    <w:rsid w:val="005F2CB1"/>
    <w:rsid w:val="005F3025"/>
    <w:rsid w:val="005F618C"/>
    <w:rsid w:val="005F70BD"/>
    <w:rsid w:val="0060283C"/>
    <w:rsid w:val="00604F14"/>
    <w:rsid w:val="00611B83"/>
    <w:rsid w:val="00613257"/>
    <w:rsid w:val="00615E98"/>
    <w:rsid w:val="006209E6"/>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481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71E"/>
    <w:rsid w:val="00683ECE"/>
    <w:rsid w:val="006914C4"/>
    <w:rsid w:val="00695FC2"/>
    <w:rsid w:val="00696949"/>
    <w:rsid w:val="00697052"/>
    <w:rsid w:val="006A46FB"/>
    <w:rsid w:val="006A5E28"/>
    <w:rsid w:val="006A697B"/>
    <w:rsid w:val="006A7AFF"/>
    <w:rsid w:val="006B1816"/>
    <w:rsid w:val="006B2099"/>
    <w:rsid w:val="006B50CF"/>
    <w:rsid w:val="006C03B8"/>
    <w:rsid w:val="006C1C0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8BC"/>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C4"/>
    <w:rsid w:val="008F33DC"/>
    <w:rsid w:val="008F477F"/>
    <w:rsid w:val="00902350"/>
    <w:rsid w:val="0090336B"/>
    <w:rsid w:val="00904E2A"/>
    <w:rsid w:val="009053AA"/>
    <w:rsid w:val="00906939"/>
    <w:rsid w:val="00910B7D"/>
    <w:rsid w:val="00911DFB"/>
    <w:rsid w:val="009139D9"/>
    <w:rsid w:val="00914AD8"/>
    <w:rsid w:val="00914DB8"/>
    <w:rsid w:val="00916079"/>
    <w:rsid w:val="00917CE9"/>
    <w:rsid w:val="00920BF2"/>
    <w:rsid w:val="00922010"/>
    <w:rsid w:val="009251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38"/>
    <w:rsid w:val="009F08F3"/>
    <w:rsid w:val="009F344F"/>
    <w:rsid w:val="009F561F"/>
    <w:rsid w:val="00A048A8"/>
    <w:rsid w:val="00A04F49"/>
    <w:rsid w:val="00A1238E"/>
    <w:rsid w:val="00A13E54"/>
    <w:rsid w:val="00A149AB"/>
    <w:rsid w:val="00A17F63"/>
    <w:rsid w:val="00A2052C"/>
    <w:rsid w:val="00A2193B"/>
    <w:rsid w:val="00A2351A"/>
    <w:rsid w:val="00A264A9"/>
    <w:rsid w:val="00A27785"/>
    <w:rsid w:val="00A30187"/>
    <w:rsid w:val="00A3120E"/>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82E"/>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19E"/>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69B"/>
    <w:rsid w:val="00B77A21"/>
    <w:rsid w:val="00B81A6C"/>
    <w:rsid w:val="00B85DE5"/>
    <w:rsid w:val="00B90F73"/>
    <w:rsid w:val="00B915D1"/>
    <w:rsid w:val="00B93B59"/>
    <w:rsid w:val="00B9406A"/>
    <w:rsid w:val="00B9694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6C4A"/>
    <w:rsid w:val="00C279B5"/>
    <w:rsid w:val="00C27C45"/>
    <w:rsid w:val="00C3719D"/>
    <w:rsid w:val="00C4785B"/>
    <w:rsid w:val="00C54995"/>
    <w:rsid w:val="00C54D41"/>
    <w:rsid w:val="00C60783"/>
    <w:rsid w:val="00C64672"/>
    <w:rsid w:val="00C70697"/>
    <w:rsid w:val="00C71FCE"/>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0C5F"/>
    <w:rsid w:val="00CD1188"/>
    <w:rsid w:val="00CD2ED1"/>
    <w:rsid w:val="00CD337B"/>
    <w:rsid w:val="00CD752C"/>
    <w:rsid w:val="00CE0424"/>
    <w:rsid w:val="00CE7561"/>
    <w:rsid w:val="00CF1354"/>
    <w:rsid w:val="00CF3352"/>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BFC"/>
    <w:rsid w:val="00D42DEF"/>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51E"/>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C26"/>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75B75"/>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1994"/>
    <w:rsid w:val="00EC279C"/>
    <w:rsid w:val="00EC27C6"/>
    <w:rsid w:val="00EC4207"/>
    <w:rsid w:val="00EC42C2"/>
    <w:rsid w:val="00EC5653"/>
    <w:rsid w:val="00EC71CE"/>
    <w:rsid w:val="00ED1006"/>
    <w:rsid w:val="00EE4D5C"/>
    <w:rsid w:val="00EE58BA"/>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A4C"/>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 w:val="00FF7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925110"/>
    <w:rPr>
      <w:rFonts w:ascii="Arial" w:hAnsi="Arial"/>
      <w:lang w:val="en-GB"/>
    </w:rPr>
  </w:style>
  <w:style w:type="character" w:customStyle="1" w:styleId="B2Car">
    <w:name w:val="B2 Car"/>
    <w:basedOn w:val="DefaultParagraphFont"/>
    <w:link w:val="B2"/>
    <w:locked/>
    <w:rsid w:val="00925110"/>
    <w:rPr>
      <w:rFonts w:ascii="Arial" w:hAnsi="Arial"/>
      <w:lang w:val="en-GB"/>
    </w:rPr>
  </w:style>
  <w:style w:type="character" w:customStyle="1" w:styleId="B3Char">
    <w:name w:val="B3 Char"/>
    <w:link w:val="B3"/>
    <w:locked/>
    <w:rsid w:val="00925110"/>
    <w:rPr>
      <w:rFonts w:ascii="Arial" w:hAnsi="Arial"/>
      <w:lang w:val="en-GB"/>
    </w:rPr>
  </w:style>
  <w:style w:type="paragraph" w:styleId="BodyText2">
    <w:name w:val="Body Text 2"/>
    <w:basedOn w:val="Normal"/>
    <w:link w:val="BodyText2Char"/>
    <w:rsid w:val="00F81A4C"/>
    <w:pPr>
      <w:spacing w:line="480" w:lineRule="auto"/>
    </w:pPr>
  </w:style>
  <w:style w:type="character" w:customStyle="1" w:styleId="BodyText2Char">
    <w:name w:val="Body Text 2 Char"/>
    <w:basedOn w:val="DefaultParagraphFont"/>
    <w:link w:val="BodyText2"/>
    <w:rsid w:val="00F81A4C"/>
    <w:rPr>
      <w:rFonts w:ascii="Arial" w:hAnsi="Arial"/>
      <w:lang w:val="en-GB" w:eastAsia="zh-CN"/>
    </w:rPr>
  </w:style>
  <w:style w:type="paragraph" w:styleId="BodyTextFirstIndent">
    <w:name w:val="Body Text First Indent"/>
    <w:basedOn w:val="BodyText"/>
    <w:link w:val="BodyTextFirstIndentChar"/>
    <w:rsid w:val="00F81A4C"/>
    <w:pPr>
      <w:ind w:firstLine="360"/>
    </w:pPr>
  </w:style>
  <w:style w:type="character" w:customStyle="1" w:styleId="BodyTextFirstIndentChar">
    <w:name w:val="Body Text First Indent Char"/>
    <w:basedOn w:val="BodyTextChar"/>
    <w:link w:val="BodyTextFirstIndent"/>
    <w:rsid w:val="00F81A4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951396">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6294285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5NUHHDQN7SK2-1-181000</_dlc_DocId>
    <TaxCatchAll xmlns="08b2df90-05d3-4030-90d4-c9feeb4a1cd9">
      <Value>2</Value>
      <Value>1</Value>
    </TaxCatchAll>
    <_dlc_DocIdUrl xmlns="08b2df90-05d3-4030-90d4-c9feeb4a1cd9">
      <Url>https://ericoll.internal.ericsson.com/sites/star/_layouts/DocIdRedir.aspx?ID=5NUHHDQN7SK2-1-181000</Url>
      <Description>5NUHHDQN7SK2-1-181000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2B73B-1135-4A1E-8286-D27E227BC5FE}"/>
</file>

<file path=customXml/itemProps2.xml><?xml version="1.0" encoding="utf-8"?>
<ds:datastoreItem xmlns:ds="http://schemas.openxmlformats.org/officeDocument/2006/customXml" ds:itemID="{F2DC29C5-DE1C-4811-8DE8-8B29D931E3BD}"/>
</file>

<file path=customXml/itemProps3.xml><?xml version="1.0" encoding="utf-8"?>
<ds:datastoreItem xmlns:ds="http://schemas.openxmlformats.org/officeDocument/2006/customXml" ds:itemID="{9960C3DE-7100-491E-A6E9-E3549D90182E}"/>
</file>

<file path=customXml/itemProps4.xml><?xml version="1.0" encoding="utf-8"?>
<ds:datastoreItem xmlns:ds="http://schemas.openxmlformats.org/officeDocument/2006/customXml" ds:itemID="{6505618F-9EDA-4517-8B96-05CA4AD7D75B}"/>
</file>

<file path=customXml/itemProps5.xml><?xml version="1.0" encoding="utf-8"?>
<ds:datastoreItem xmlns:ds="http://schemas.openxmlformats.org/officeDocument/2006/customXml" ds:itemID="{D05DC362-5881-4165-BCB8-4032538D8458}"/>
</file>

<file path=customXml/itemProps6.xml><?xml version="1.0" encoding="utf-8"?>
<ds:datastoreItem xmlns:ds="http://schemas.openxmlformats.org/officeDocument/2006/customXml" ds:itemID="{3A542ECE-12D9-4D1D-B351-4AA191CDFB25}"/>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1490</Words>
  <Characters>8495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49</cp:revision>
  <dcterms:created xsi:type="dcterms:W3CDTF">2017-09-05T13:08:00Z</dcterms:created>
  <dcterms:modified xsi:type="dcterms:W3CDTF">2017-09-28T13:14:00Z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a268b9ce-c579-4be0-9a2a-bf4c1c842a62</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